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E314C" w14:textId="381C533E" w:rsidR="006E1492" w:rsidRDefault="006E1492" w:rsidP="0093272A">
      <w:pPr>
        <w:pStyle w:val="Title1"/>
      </w:pPr>
      <w:r w:rsidRPr="00BC6D84">
        <w:t xml:space="preserve">Tilbudsbrev på konkurranse </w:t>
      </w:r>
      <w:r>
        <w:br/>
        <w:t>Rammeavtale for</w:t>
      </w:r>
      <w:r w:rsidR="00E875D9" w:rsidRPr="00E875D9">
        <w:t xml:space="preserve"> </w:t>
      </w:r>
      <w:r w:rsidR="005A0E80">
        <w:t>håndverkertjenester</w:t>
      </w:r>
    </w:p>
    <w:p w14:paraId="0225FE64" w14:textId="77777777" w:rsidR="006E1492" w:rsidRPr="003E17E8" w:rsidRDefault="006E1492" w:rsidP="006E1492">
      <w:pPr>
        <w:pStyle w:val="Overskrift1"/>
      </w:pPr>
      <w:r w:rsidRPr="003E17E8">
        <w:t>Bekreftelse på tilbud</w:t>
      </w:r>
    </w:p>
    <w:p w14:paraId="069CE446" w14:textId="77777777" w:rsidR="006E1492" w:rsidRDefault="006E1492" w:rsidP="006E1492">
      <w:pPr>
        <w:spacing w:before="240" w:after="0"/>
        <w:rPr>
          <w:b/>
        </w:rPr>
      </w:pPr>
      <w:r w:rsidRPr="00B576E0">
        <w:rPr>
          <w:b/>
        </w:rPr>
        <w:t>LEVERANDØR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931"/>
        <w:gridCol w:w="4995"/>
      </w:tblGrid>
      <w:tr w:rsidR="006E1492" w:rsidRPr="00BC6D84" w14:paraId="57C1C576" w14:textId="77777777" w:rsidTr="001E1E8A">
        <w:tc>
          <w:tcPr>
            <w:tcW w:w="2931" w:type="dxa"/>
          </w:tcPr>
          <w:p w14:paraId="4BEE0FC6" w14:textId="7D10A0A4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Firmanavn:</w:t>
            </w:r>
          </w:p>
        </w:tc>
        <w:tc>
          <w:tcPr>
            <w:tcW w:w="4995" w:type="dxa"/>
          </w:tcPr>
          <w:p w14:paraId="06DFEE33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6E1492" w:rsidRPr="00BC6D84" w14:paraId="54BE5281" w14:textId="77777777" w:rsidTr="001E1E8A">
        <w:tc>
          <w:tcPr>
            <w:tcW w:w="2931" w:type="dxa"/>
          </w:tcPr>
          <w:p w14:paraId="3FC11CC7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proofErr w:type="spellStart"/>
            <w:r w:rsidRPr="00D84708">
              <w:rPr>
                <w:rFonts w:cstheme="minorHAnsi"/>
              </w:rPr>
              <w:t>Org.nummer</w:t>
            </w:r>
            <w:proofErr w:type="spellEnd"/>
            <w:r w:rsidRPr="00D84708">
              <w:rPr>
                <w:rFonts w:cstheme="minorHAnsi"/>
              </w:rPr>
              <w:t>:</w:t>
            </w:r>
          </w:p>
        </w:tc>
        <w:tc>
          <w:tcPr>
            <w:tcW w:w="4995" w:type="dxa"/>
          </w:tcPr>
          <w:p w14:paraId="6E79E11F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6E1492" w:rsidRPr="00BC6D84" w14:paraId="14F53885" w14:textId="77777777" w:rsidTr="001E1E8A">
        <w:tc>
          <w:tcPr>
            <w:tcW w:w="2931" w:type="dxa"/>
          </w:tcPr>
          <w:p w14:paraId="246FFC9A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Postadresse:</w:t>
            </w:r>
          </w:p>
        </w:tc>
        <w:tc>
          <w:tcPr>
            <w:tcW w:w="4995" w:type="dxa"/>
          </w:tcPr>
          <w:p w14:paraId="773A5C56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6E1492" w:rsidRPr="00BC6D84" w14:paraId="350D64AC" w14:textId="77777777" w:rsidTr="001E1E8A">
        <w:tc>
          <w:tcPr>
            <w:tcW w:w="2931" w:type="dxa"/>
          </w:tcPr>
          <w:p w14:paraId="1E8601BD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Besøksadresse:</w:t>
            </w:r>
          </w:p>
        </w:tc>
        <w:tc>
          <w:tcPr>
            <w:tcW w:w="4995" w:type="dxa"/>
          </w:tcPr>
          <w:p w14:paraId="15FD64B6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6E1492" w:rsidRPr="00BC6D84" w14:paraId="5026FE05" w14:textId="77777777" w:rsidTr="001E1E8A">
        <w:tc>
          <w:tcPr>
            <w:tcW w:w="2931" w:type="dxa"/>
          </w:tcPr>
          <w:p w14:paraId="5DDBEA0F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Telefonnummer:</w:t>
            </w:r>
          </w:p>
        </w:tc>
        <w:tc>
          <w:tcPr>
            <w:tcW w:w="4995" w:type="dxa"/>
          </w:tcPr>
          <w:p w14:paraId="58AF178A" w14:textId="77777777" w:rsidR="006E1492" w:rsidRPr="00D84708" w:rsidRDefault="006E1492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5A0E80" w:rsidRPr="00BC6D84" w14:paraId="4F08BAC3" w14:textId="77777777" w:rsidTr="001E1E8A">
        <w:tc>
          <w:tcPr>
            <w:tcW w:w="2931" w:type="dxa"/>
          </w:tcPr>
          <w:p w14:paraId="60593355" w14:textId="4196C17D" w:rsidR="005A0E80" w:rsidRPr="00D84708" w:rsidRDefault="005A0E80" w:rsidP="005D48D8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Delkontrakt </w:t>
            </w:r>
            <w:proofErr w:type="spellStart"/>
            <w:r>
              <w:rPr>
                <w:rFonts w:cstheme="minorHAnsi"/>
              </w:rPr>
              <w:t>nr</w:t>
            </w:r>
            <w:proofErr w:type="spellEnd"/>
            <w:r>
              <w:rPr>
                <w:rFonts w:cstheme="minorHAnsi"/>
              </w:rPr>
              <w:t xml:space="preserve">/navn: </w:t>
            </w:r>
          </w:p>
        </w:tc>
        <w:tc>
          <w:tcPr>
            <w:tcW w:w="4995" w:type="dxa"/>
          </w:tcPr>
          <w:p w14:paraId="59132895" w14:textId="4573BADB" w:rsidR="005A0E80" w:rsidRPr="00D84708" w:rsidRDefault="005A0E80" w:rsidP="005D48D8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</w:tbl>
    <w:p w14:paraId="4268BF80" w14:textId="77777777" w:rsidR="006E1492" w:rsidRPr="00BC6D84" w:rsidRDefault="006E1492" w:rsidP="006E1492">
      <w:pPr>
        <w:spacing w:before="240" w:after="0"/>
        <w:rPr>
          <w:rFonts w:cstheme="minorHAnsi"/>
          <w:b/>
        </w:rPr>
      </w:pPr>
      <w:r w:rsidRPr="00BC6D84">
        <w:rPr>
          <w:rFonts w:cstheme="minorHAnsi"/>
          <w:b/>
        </w:rPr>
        <w:t>KONTAKTINFORMASJON FOR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19"/>
        <w:gridCol w:w="6007"/>
      </w:tblGrid>
      <w:tr w:rsidR="006E1492" w:rsidRPr="00BC6D84" w14:paraId="682693E4" w14:textId="77777777" w:rsidTr="0018068D">
        <w:trPr>
          <w:trHeight w:val="425"/>
        </w:trPr>
        <w:tc>
          <w:tcPr>
            <w:tcW w:w="1919" w:type="dxa"/>
          </w:tcPr>
          <w:p w14:paraId="47875A68" w14:textId="77777777" w:rsidR="006E1492" w:rsidRPr="00BC6D84" w:rsidRDefault="006E1492" w:rsidP="005D48D8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kontaktperson:</w:t>
            </w:r>
          </w:p>
        </w:tc>
        <w:tc>
          <w:tcPr>
            <w:tcW w:w="6007" w:type="dxa"/>
          </w:tcPr>
          <w:p w14:paraId="2EA41782" w14:textId="77777777" w:rsidR="006E1492" w:rsidRPr="00BC6D84" w:rsidRDefault="006E1492" w:rsidP="005D48D8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0"/>
          </w:p>
        </w:tc>
      </w:tr>
      <w:tr w:rsidR="006E1492" w:rsidRPr="00BC6D84" w14:paraId="2A6927B2" w14:textId="77777777" w:rsidTr="0018068D">
        <w:trPr>
          <w:trHeight w:val="425"/>
        </w:trPr>
        <w:tc>
          <w:tcPr>
            <w:tcW w:w="1919" w:type="dxa"/>
          </w:tcPr>
          <w:p w14:paraId="2B047E7A" w14:textId="77777777" w:rsidR="006E1492" w:rsidRPr="00BC6D84" w:rsidRDefault="006E1492" w:rsidP="005D48D8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6007" w:type="dxa"/>
          </w:tcPr>
          <w:p w14:paraId="6674D055" w14:textId="77777777" w:rsidR="006E1492" w:rsidRPr="00BC6D84" w:rsidRDefault="006E1492" w:rsidP="005D48D8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18068D" w:rsidRPr="00BC6D84" w14:paraId="0F655323" w14:textId="77777777" w:rsidTr="0018068D">
        <w:trPr>
          <w:trHeight w:val="425"/>
        </w:trPr>
        <w:tc>
          <w:tcPr>
            <w:tcW w:w="1919" w:type="dxa"/>
          </w:tcPr>
          <w:p w14:paraId="1F2490D6" w14:textId="77777777" w:rsidR="0018068D" w:rsidRPr="00BC6D84" w:rsidRDefault="0018068D" w:rsidP="0018068D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Telefonnummer:</w:t>
            </w:r>
          </w:p>
        </w:tc>
        <w:tc>
          <w:tcPr>
            <w:tcW w:w="6007" w:type="dxa"/>
          </w:tcPr>
          <w:p w14:paraId="57EBE2B6" w14:textId="6CC80469" w:rsidR="0018068D" w:rsidRPr="00BC6D84" w:rsidRDefault="0018068D" w:rsidP="0018068D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6E1492" w:rsidRPr="00BC6D84" w14:paraId="4D870984" w14:textId="77777777" w:rsidTr="0018068D">
        <w:trPr>
          <w:trHeight w:val="425"/>
        </w:trPr>
        <w:tc>
          <w:tcPr>
            <w:tcW w:w="1919" w:type="dxa"/>
          </w:tcPr>
          <w:p w14:paraId="3D331239" w14:textId="77777777" w:rsidR="006E1492" w:rsidRPr="00BC6D84" w:rsidRDefault="006E1492" w:rsidP="005D48D8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E-postadresse:</w:t>
            </w:r>
          </w:p>
        </w:tc>
        <w:tc>
          <w:tcPr>
            <w:tcW w:w="6007" w:type="dxa"/>
          </w:tcPr>
          <w:p w14:paraId="6B4EEA7F" w14:textId="77777777" w:rsidR="006E1492" w:rsidRPr="00BC6D84" w:rsidRDefault="006E1492" w:rsidP="005D48D8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" w:name="Tekst11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1"/>
          </w:p>
        </w:tc>
      </w:tr>
    </w:tbl>
    <w:p w14:paraId="7C3C604B" w14:textId="40B6695C" w:rsidR="006E1492" w:rsidRPr="003E17E8" w:rsidRDefault="50266187" w:rsidP="7949B204">
      <w:pPr>
        <w:spacing w:before="240" w:after="0" w:line="240" w:lineRule="auto"/>
        <w:rPr>
          <w:rFonts w:eastAsia="Aptos" w:cs="Aptos"/>
        </w:rPr>
      </w:pPr>
      <w:r w:rsidRPr="7949B204">
        <w:rPr>
          <w:rFonts w:eastAsia="Aptos" w:cs="Aptos"/>
          <w:color w:val="000000" w:themeColor="text1"/>
        </w:rPr>
        <w:t>Leverandøren</w:t>
      </w:r>
      <w:r w:rsidR="006E1492" w:rsidRPr="7949B204">
        <w:rPr>
          <w:rFonts w:eastAsia="Aptos" w:cs="Aptos"/>
          <w:color w:val="000000" w:themeColor="text1"/>
        </w:rPr>
        <w:t xml:space="preserve"> bekrefter å ha lest og </w:t>
      </w:r>
      <w:r w:rsidRPr="7949B204">
        <w:rPr>
          <w:rFonts w:eastAsia="Aptos" w:cs="Aptos"/>
          <w:color w:val="000000" w:themeColor="text1"/>
        </w:rPr>
        <w:t>gjort</w:t>
      </w:r>
      <w:r w:rsidR="006E1492" w:rsidRPr="7949B204">
        <w:rPr>
          <w:rFonts w:eastAsia="Aptos" w:cs="Aptos"/>
          <w:color w:val="000000" w:themeColor="text1"/>
        </w:rPr>
        <w:t xml:space="preserve"> seg </w:t>
      </w:r>
      <w:r w:rsidRPr="7949B204">
        <w:rPr>
          <w:rFonts w:eastAsia="Aptos" w:cs="Aptos"/>
          <w:color w:val="000000" w:themeColor="text1"/>
        </w:rPr>
        <w:t>kjent</w:t>
      </w:r>
      <w:r w:rsidR="006E1492" w:rsidRPr="7949B204">
        <w:rPr>
          <w:rFonts w:eastAsia="Aptos" w:cs="Aptos"/>
          <w:color w:val="000000" w:themeColor="text1"/>
        </w:rPr>
        <w:t xml:space="preserve"> med konkurransegrunnlaget</w:t>
      </w:r>
      <w:r w:rsidRPr="7949B204">
        <w:rPr>
          <w:rFonts w:eastAsia="Aptos" w:cs="Aptos"/>
          <w:color w:val="000000" w:themeColor="text1"/>
        </w:rPr>
        <w:t>,</w:t>
      </w:r>
      <w:r w:rsidR="006E1492" w:rsidRPr="7949B204">
        <w:rPr>
          <w:rFonts w:eastAsia="Aptos" w:cs="Aptos"/>
          <w:color w:val="000000" w:themeColor="text1"/>
        </w:rPr>
        <w:t xml:space="preserve"> og at </w:t>
      </w:r>
      <w:r w:rsidRPr="7949B204">
        <w:rPr>
          <w:rFonts w:eastAsia="Aptos" w:cs="Aptos"/>
          <w:color w:val="000000" w:themeColor="text1"/>
        </w:rPr>
        <w:t>tilbudet er gitt i samsvar med dette. Leverandøren aksepterer alle vilkår, med mindre eventuelle forbehold fremgår klart av punkt 3 nedenfor.</w:t>
      </w:r>
    </w:p>
    <w:p w14:paraId="334715A8" w14:textId="77777777" w:rsidR="006E1492" w:rsidRPr="003E17E8" w:rsidRDefault="006E1492" w:rsidP="006E1492">
      <w:pPr>
        <w:pStyle w:val="Overskrift1"/>
      </w:pPr>
      <w:r w:rsidRPr="003E17E8">
        <w:t>Forbehold til konkurransegrunnlaget</w:t>
      </w:r>
    </w:p>
    <w:p w14:paraId="4916A3F9" w14:textId="77777777" w:rsidR="006E1492" w:rsidRPr="003E17E8" w:rsidRDefault="0006759E" w:rsidP="006E1492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92" w:rsidRPr="003E17E8">
            <w:rPr>
              <w:rFonts w:ascii="Segoe UI Symbol" w:hAnsi="Segoe UI Symbol" w:cs="Segoe UI Symbol"/>
            </w:rPr>
            <w:t>☐</w:t>
          </w:r>
        </w:sdtContent>
      </w:sdt>
      <w:r w:rsidR="006E1492" w:rsidRPr="003E17E8">
        <w:rPr>
          <w:rFonts w:cstheme="minorHAnsi"/>
        </w:rPr>
        <w:tab/>
        <w:t>Leverandør har ingen forbehold til konkurransegrunnlaget</w:t>
      </w:r>
    </w:p>
    <w:p w14:paraId="049D6E6A" w14:textId="77777777" w:rsidR="006E1492" w:rsidRDefault="0006759E" w:rsidP="006E1492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9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E1492" w:rsidRPr="003E17E8">
        <w:rPr>
          <w:rFonts w:cstheme="minorHAnsi"/>
        </w:rPr>
        <w:tab/>
        <w:t>Leverandør tar følgende forbehold til konkurransegrunnlaget (legg til rader i tabellen om nødvendig):</w:t>
      </w:r>
    </w:p>
    <w:tbl>
      <w:tblPr>
        <w:tblStyle w:val="Rutenettabelllys"/>
        <w:tblW w:w="8449" w:type="dxa"/>
        <w:tblLook w:val="04A0" w:firstRow="1" w:lastRow="0" w:firstColumn="1" w:lastColumn="0" w:noHBand="0" w:noVBand="1"/>
      </w:tblPr>
      <w:tblGrid>
        <w:gridCol w:w="1556"/>
        <w:gridCol w:w="2299"/>
        <w:gridCol w:w="2299"/>
        <w:gridCol w:w="2295"/>
      </w:tblGrid>
      <w:tr w:rsidR="006E1492" w:rsidRPr="00BC6D84" w14:paraId="3DEAA3B3" w14:textId="77777777" w:rsidTr="005D48D8">
        <w:tc>
          <w:tcPr>
            <w:tcW w:w="1510" w:type="dxa"/>
            <w:shd w:val="clear" w:color="auto" w:fill="D0D0D0" w:themeFill="background2"/>
          </w:tcPr>
          <w:p w14:paraId="26A17BA7" w14:textId="77777777" w:rsidR="006E1492" w:rsidRPr="00BC6D84" w:rsidRDefault="006E1492" w:rsidP="005D48D8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 til konkurranse-grunnlaget</w:t>
            </w:r>
          </w:p>
        </w:tc>
        <w:tc>
          <w:tcPr>
            <w:tcW w:w="2313" w:type="dxa"/>
            <w:shd w:val="clear" w:color="auto" w:fill="D0D0D0" w:themeFill="background2"/>
          </w:tcPr>
          <w:p w14:paraId="1C11706A" w14:textId="77777777" w:rsidR="006E1492" w:rsidRPr="00BC6D84" w:rsidRDefault="006E1492" w:rsidP="005D48D8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Beskrivelse av forbehold/avvik</w:t>
            </w:r>
          </w:p>
        </w:tc>
        <w:tc>
          <w:tcPr>
            <w:tcW w:w="2313" w:type="dxa"/>
            <w:shd w:val="clear" w:color="auto" w:fill="D0D0D0" w:themeFill="background2"/>
          </w:tcPr>
          <w:p w14:paraId="64125591" w14:textId="77777777" w:rsidR="006E1492" w:rsidRPr="003E17E8" w:rsidRDefault="006E1492" w:rsidP="005D48D8">
            <w:pPr>
              <w:rPr>
                <w:rFonts w:eastAsiaTheme="minorHAnsi"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Årsak til forbehold/avvik</w:t>
            </w:r>
          </w:p>
          <w:p w14:paraId="2E698B52" w14:textId="77777777" w:rsidR="006E1492" w:rsidRPr="003E17E8" w:rsidRDefault="006E1492" w:rsidP="005D48D8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313" w:type="dxa"/>
            <w:shd w:val="clear" w:color="auto" w:fill="D0D0D0" w:themeFill="background2"/>
          </w:tcPr>
          <w:p w14:paraId="221294FE" w14:textId="77777777" w:rsidR="006E1492" w:rsidRPr="003E17E8" w:rsidRDefault="006E1492" w:rsidP="005D48D8">
            <w:pPr>
              <w:spacing w:line="276" w:lineRule="auto"/>
              <w:rPr>
                <w:rFonts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Konsekvenser for ytelsen (pris, risiko, fremdrift mv.)</w:t>
            </w:r>
          </w:p>
        </w:tc>
      </w:tr>
      <w:tr w:rsidR="006E1492" w:rsidRPr="00BC6D84" w14:paraId="4938F1CA" w14:textId="77777777" w:rsidTr="005D48D8">
        <w:tc>
          <w:tcPr>
            <w:tcW w:w="1510" w:type="dxa"/>
          </w:tcPr>
          <w:p w14:paraId="6D96D22E" w14:textId="77777777" w:rsidR="006E1492" w:rsidRPr="00BC6D84" w:rsidRDefault="006E1492" w:rsidP="005D48D8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4E0A2BD7" w14:textId="77777777" w:rsidR="006E1492" w:rsidRPr="00BC6D84" w:rsidRDefault="006E1492" w:rsidP="005D48D8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7740BE21" w14:textId="77777777" w:rsidR="006E1492" w:rsidRPr="00BC6D84" w:rsidRDefault="006E1492" w:rsidP="005D48D8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09CAEED4" w14:textId="77777777" w:rsidR="006E1492" w:rsidRPr="00BC6D84" w:rsidRDefault="006E1492" w:rsidP="005D48D8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6E1492" w:rsidRPr="00BC6D84" w14:paraId="7F6CC788" w14:textId="77777777" w:rsidTr="005D48D8">
        <w:tc>
          <w:tcPr>
            <w:tcW w:w="1510" w:type="dxa"/>
          </w:tcPr>
          <w:p w14:paraId="28A0A3C2" w14:textId="77777777" w:rsidR="006E1492" w:rsidRPr="00BC6D84" w:rsidRDefault="006E1492" w:rsidP="005D48D8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35B706FE" w14:textId="77777777" w:rsidR="006E1492" w:rsidRPr="00BC6D84" w:rsidRDefault="006E1492" w:rsidP="005D48D8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49941CFC" w14:textId="77777777" w:rsidR="006E1492" w:rsidRPr="00BC6D84" w:rsidRDefault="006E1492" w:rsidP="005D48D8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5228B9CD" w14:textId="77777777" w:rsidR="006E1492" w:rsidRPr="00BC6D84" w:rsidRDefault="006E1492" w:rsidP="005D48D8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0B2FB95A" w14:textId="4ACAFBB0" w:rsidR="006E1492" w:rsidRDefault="006E1492" w:rsidP="006E1492">
      <w:pPr>
        <w:spacing w:before="120" w:after="0"/>
      </w:pPr>
      <w:r w:rsidRPr="6E793C9D">
        <w:t>Eventuelle forbehold vil bli vurdert i h.h.t. i LOA og FOA</w:t>
      </w:r>
    </w:p>
    <w:p w14:paraId="48E47F57" w14:textId="2AA233FF" w:rsidR="006E1492" w:rsidRDefault="006E1492" w:rsidP="6E793C9D">
      <w:pPr>
        <w:spacing w:after="0"/>
        <w:rPr>
          <w:rStyle w:val="Kursiv"/>
        </w:rPr>
      </w:pPr>
    </w:p>
    <w:p w14:paraId="3862F6F6" w14:textId="2104FDC2" w:rsidR="71851D06" w:rsidRDefault="71851D06" w:rsidP="7949B204">
      <w:pPr>
        <w:spacing w:before="480" w:after="0"/>
        <w:rPr>
          <w:rFonts w:eastAsia="Aptos" w:cs="Aptos"/>
          <w:szCs w:val="22"/>
        </w:rPr>
      </w:pPr>
      <w:r w:rsidRPr="7949B204">
        <w:rPr>
          <w:rStyle w:val="Kursiv"/>
          <w:rFonts w:eastAsia="Aptos" w:cs="Aptos"/>
          <w:iCs/>
          <w:color w:val="000000" w:themeColor="text1"/>
          <w:szCs w:val="22"/>
          <w:highlight w:val="yellow"/>
        </w:rPr>
        <w:t>Tilbudsbrevet signeres elektronisk ved innsendelse av tilbudet. Oppdragsgiver legger til grunn at den som signerer tilbudet, har fullmakt til det.</w:t>
      </w:r>
    </w:p>
    <w:p w14:paraId="517E8019" w14:textId="41A7BE4D" w:rsidR="7949B204" w:rsidRDefault="7949B204" w:rsidP="7949B204">
      <w:pPr>
        <w:spacing w:before="480" w:after="0"/>
        <w:rPr>
          <w:rStyle w:val="Kursiv"/>
          <w:highlight w:val="yellow"/>
        </w:rPr>
      </w:pPr>
    </w:p>
    <w:p w14:paraId="2B789DA0" w14:textId="77777777" w:rsidR="006E1492" w:rsidRDefault="006E1492" w:rsidP="006E1492">
      <w:pPr>
        <w:pStyle w:val="IngenmellomromNormal"/>
        <w:rPr>
          <w:rFonts w:cs="Arial"/>
          <w:b/>
          <w:szCs w:val="20"/>
        </w:rPr>
      </w:pPr>
    </w:p>
    <w:p w14:paraId="1C773370" w14:textId="77777777" w:rsidR="001F5D15" w:rsidRPr="006E1492" w:rsidRDefault="001F5D15" w:rsidP="00C95B13"/>
    <w:sectPr w:rsidR="001F5D15" w:rsidRPr="006E1492" w:rsidSect="00C120A7">
      <w:headerReference w:type="default" r:id="rId11"/>
      <w:headerReference w:type="first" r:id="rId12"/>
      <w:footerReference w:type="first" r:id="rId13"/>
      <w:pgSz w:w="11906" w:h="16838" w:code="9"/>
      <w:pgMar w:top="2098" w:right="1985" w:bottom="1134" w:left="1985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0A858" w14:textId="77777777" w:rsidR="000A6B7A" w:rsidRDefault="000A6B7A" w:rsidP="00D974A9">
      <w:pPr>
        <w:spacing w:after="0" w:line="240" w:lineRule="auto"/>
      </w:pPr>
      <w:r>
        <w:separator/>
      </w:r>
    </w:p>
  </w:endnote>
  <w:endnote w:type="continuationSeparator" w:id="0">
    <w:p w14:paraId="2E698075" w14:textId="77777777" w:rsidR="000A6B7A" w:rsidRDefault="000A6B7A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842DB" w14:textId="77777777" w:rsidR="003435D8" w:rsidRDefault="00D21AF2" w:rsidP="00D21AF2">
    <w:pPr>
      <w:pStyle w:val="Bunnteks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6B93E" w14:textId="77777777" w:rsidR="000A6B7A" w:rsidRDefault="000A6B7A" w:rsidP="00D974A9">
      <w:pPr>
        <w:spacing w:after="0" w:line="240" w:lineRule="auto"/>
      </w:pPr>
      <w:r>
        <w:separator/>
      </w:r>
    </w:p>
  </w:footnote>
  <w:footnote w:type="continuationSeparator" w:id="0">
    <w:p w14:paraId="6B394762" w14:textId="77777777" w:rsidR="000A6B7A" w:rsidRDefault="000A6B7A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Tablestyle"/>
      <w:tblW w:w="10148" w:type="dxa"/>
      <w:tblInd w:w="-12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74"/>
      <w:gridCol w:w="5074"/>
    </w:tblGrid>
    <w:tr w:rsidR="0047726E" w:rsidRPr="005A0E80" w14:paraId="22F5D758" w14:textId="77777777" w:rsidTr="002377A2">
      <w:trPr>
        <w:trHeight w:hRule="exact" w:val="113"/>
      </w:trPr>
      <w:tc>
        <w:tcPr>
          <w:tcW w:w="5074" w:type="dxa"/>
          <w:vMerge w:val="restart"/>
        </w:tcPr>
        <w:p w14:paraId="3BB65D8B" w14:textId="77777777" w:rsidR="006E1492" w:rsidRPr="00CE6323" w:rsidRDefault="006E1492" w:rsidP="006E1492">
          <w:pPr>
            <w:pStyle w:val="Topptekst"/>
            <w:rPr>
              <w:lang w:val="nn-NO"/>
            </w:rPr>
          </w:pPr>
          <w:proofErr w:type="spellStart"/>
          <w:r w:rsidRPr="00CE6323">
            <w:rPr>
              <w:lang w:val="nn-NO"/>
            </w:rPr>
            <w:t>FhM</w:t>
          </w:r>
          <w:proofErr w:type="spellEnd"/>
        </w:p>
        <w:p w14:paraId="5E2F7D8D" w14:textId="77777777" w:rsidR="006E1492" w:rsidRPr="00CE6323" w:rsidRDefault="006E1492" w:rsidP="006E1492">
          <w:pPr>
            <w:pStyle w:val="Topptekst"/>
            <w:rPr>
              <w:lang w:val="nn-NO"/>
            </w:rPr>
          </w:pPr>
          <w:r w:rsidRPr="00CE6323">
            <w:rPr>
              <w:b/>
              <w:bCs/>
              <w:lang w:val="nn-NO"/>
            </w:rPr>
            <w:t>Forsvarshistorisk museum</w:t>
          </w:r>
        </w:p>
        <w:p w14:paraId="25A205C5" w14:textId="5EF0852E" w:rsidR="0047726E" w:rsidRPr="00CE6323" w:rsidRDefault="006E1492" w:rsidP="006E1492">
          <w:pPr>
            <w:pStyle w:val="Topptekst"/>
            <w:rPr>
              <w:lang w:val="nn-NO"/>
            </w:rPr>
          </w:pPr>
          <w:r w:rsidRPr="00CE6323">
            <w:rPr>
              <w:lang w:val="nn-NO"/>
            </w:rPr>
            <w:t>Postboks 800, Postmottak</w:t>
          </w:r>
          <w:r w:rsidRPr="00CE6323">
            <w:rPr>
              <w:lang w:val="nn-NO"/>
            </w:rPr>
            <w:br/>
            <w:t>2617 Lillehammer</w:t>
          </w:r>
          <w:r w:rsidRPr="00CE6323">
            <w:rPr>
              <w:lang w:val="nn-NO"/>
            </w:rPr>
            <w:br/>
          </w:r>
        </w:p>
      </w:tc>
      <w:tc>
        <w:tcPr>
          <w:tcW w:w="5074" w:type="dxa"/>
        </w:tcPr>
        <w:p w14:paraId="53C40B64" w14:textId="77777777" w:rsidR="0047726E" w:rsidRPr="00CE6323" w:rsidRDefault="0047726E" w:rsidP="002377A2">
          <w:pPr>
            <w:pStyle w:val="Ingenmellomrom"/>
            <w:rPr>
              <w:sz w:val="8"/>
              <w:szCs w:val="8"/>
              <w:lang w:val="nn-NO"/>
            </w:rPr>
          </w:pPr>
        </w:p>
      </w:tc>
    </w:tr>
    <w:tr w:rsidR="002377A2" w14:paraId="299A1352" w14:textId="77777777" w:rsidTr="002377A2">
      <w:trPr>
        <w:trHeight w:val="680"/>
      </w:trPr>
      <w:tc>
        <w:tcPr>
          <w:tcW w:w="5074" w:type="dxa"/>
          <w:vMerge/>
        </w:tcPr>
        <w:p w14:paraId="4C53008B" w14:textId="77777777" w:rsidR="002377A2" w:rsidRPr="00CE6323" w:rsidRDefault="002377A2" w:rsidP="00EB71A4">
          <w:pPr>
            <w:pStyle w:val="Topptekst"/>
            <w:rPr>
              <w:noProof/>
              <w:lang w:val="nn-NO"/>
            </w:rPr>
          </w:pPr>
        </w:p>
      </w:tc>
      <w:tc>
        <w:tcPr>
          <w:tcW w:w="5074" w:type="dxa"/>
        </w:tcPr>
        <w:p w14:paraId="2748A977" w14:textId="77777777" w:rsidR="002377A2" w:rsidRPr="002377A2" w:rsidRDefault="00727EFA" w:rsidP="002377A2">
          <w:pPr>
            <w:pStyle w:val="Label"/>
            <w:spacing w:before="0"/>
            <w:jc w:val="right"/>
            <w:rPr>
              <w:sz w:val="8"/>
              <w:szCs w:val="8"/>
            </w:rPr>
          </w:pPr>
          <w:r>
            <w:t>Side</w:t>
          </w:r>
          <w:r w:rsidR="002377A2">
            <w:t xml:space="preserve"> </w:t>
          </w:r>
          <w:r w:rsidR="002377A2" w:rsidRPr="003435D8">
            <w:fldChar w:fldCharType="begin"/>
          </w:r>
          <w:r w:rsidR="002377A2" w:rsidRPr="003435D8">
            <w:instrText>PAGE  \* Arabic  \* MERGEFORMAT</w:instrText>
          </w:r>
          <w:r w:rsidR="002377A2" w:rsidRPr="003435D8">
            <w:fldChar w:fldCharType="separate"/>
          </w:r>
          <w:r w:rsidR="002377A2">
            <w:t>1</w:t>
          </w:r>
          <w:r w:rsidR="002377A2" w:rsidRPr="003435D8">
            <w:fldChar w:fldCharType="end"/>
          </w:r>
          <w:r w:rsidR="002377A2">
            <w:t>/</w:t>
          </w:r>
          <w:fldSimple w:instr="NUMPAGES  \* Arabic  \* MERGEFORMAT">
            <w:r w:rsidR="002377A2">
              <w:t>1</w:t>
            </w:r>
          </w:fldSimple>
        </w:p>
      </w:tc>
    </w:tr>
  </w:tbl>
  <w:p w14:paraId="16E40982" w14:textId="77777777" w:rsidR="002B560F" w:rsidRPr="00EB71A4" w:rsidRDefault="002B560F" w:rsidP="002377A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9FA7" w14:textId="77777777" w:rsidR="00D21AF2" w:rsidRDefault="00D21AF2" w:rsidP="00EB71A4">
    <w:pPr>
      <w:pStyle w:val="Topptekst"/>
    </w:pPr>
  </w:p>
  <w:p w14:paraId="4D8199C4" w14:textId="77777777" w:rsidR="00D21AF2" w:rsidRDefault="00D21AF2" w:rsidP="00EB71A4">
    <w:pPr>
      <w:pStyle w:val="Topptekst"/>
    </w:pPr>
  </w:p>
  <w:p w14:paraId="7FF4D4B5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58240" behindDoc="1" locked="1" layoutInCell="1" allowOverlap="1" wp14:anchorId="62A9ED51" wp14:editId="2C021B70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Overskrift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04EA0"/>
    <w:multiLevelType w:val="hybridMultilevel"/>
    <w:tmpl w:val="B01CBC72"/>
    <w:lvl w:ilvl="0" w:tplc="DC22AC2A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Nummerertlist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Punktliste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Punktliste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Punktliste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274752436">
    <w:abstractNumId w:val="5"/>
  </w:num>
  <w:num w:numId="2" w16cid:durableId="881861730">
    <w:abstractNumId w:val="3"/>
  </w:num>
  <w:num w:numId="3" w16cid:durableId="1556745708">
    <w:abstractNumId w:val="2"/>
  </w:num>
  <w:num w:numId="4" w16cid:durableId="823350382">
    <w:abstractNumId w:val="4"/>
  </w:num>
  <w:num w:numId="5" w16cid:durableId="1945183415">
    <w:abstractNumId w:val="1"/>
  </w:num>
  <w:num w:numId="6" w16cid:durableId="675115223">
    <w:abstractNumId w:val="0"/>
  </w:num>
  <w:num w:numId="7" w16cid:durableId="104933799">
    <w:abstractNumId w:val="12"/>
  </w:num>
  <w:num w:numId="8" w16cid:durableId="18691723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5365230">
    <w:abstractNumId w:val="11"/>
  </w:num>
  <w:num w:numId="10" w16cid:durableId="499735399">
    <w:abstractNumId w:val="6"/>
  </w:num>
  <w:num w:numId="11" w16cid:durableId="1771241667">
    <w:abstractNumId w:val="9"/>
  </w:num>
  <w:num w:numId="12" w16cid:durableId="1547720095">
    <w:abstractNumId w:val="6"/>
  </w:num>
  <w:num w:numId="13" w16cid:durableId="21592924">
    <w:abstractNumId w:val="12"/>
  </w:num>
  <w:num w:numId="14" w16cid:durableId="1266116187">
    <w:abstractNumId w:val="11"/>
  </w:num>
  <w:num w:numId="15" w16cid:durableId="1883592810">
    <w:abstractNumId w:val="10"/>
  </w:num>
  <w:num w:numId="16" w16cid:durableId="950430825">
    <w:abstractNumId w:val="7"/>
  </w:num>
  <w:num w:numId="17" w16cid:durableId="212095220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492"/>
    <w:rsid w:val="00000CB0"/>
    <w:rsid w:val="000036A8"/>
    <w:rsid w:val="00034D25"/>
    <w:rsid w:val="000454BA"/>
    <w:rsid w:val="000474F5"/>
    <w:rsid w:val="00057B59"/>
    <w:rsid w:val="00064439"/>
    <w:rsid w:val="0006759E"/>
    <w:rsid w:val="00070504"/>
    <w:rsid w:val="00070B73"/>
    <w:rsid w:val="0009131C"/>
    <w:rsid w:val="00096CC9"/>
    <w:rsid w:val="000A300E"/>
    <w:rsid w:val="000A43FB"/>
    <w:rsid w:val="000A6803"/>
    <w:rsid w:val="000A6B7A"/>
    <w:rsid w:val="000C5AC4"/>
    <w:rsid w:val="000D29D8"/>
    <w:rsid w:val="000D7FFA"/>
    <w:rsid w:val="000E0A0D"/>
    <w:rsid w:val="000E234C"/>
    <w:rsid w:val="001038C8"/>
    <w:rsid w:val="001118E9"/>
    <w:rsid w:val="001244A9"/>
    <w:rsid w:val="0012603C"/>
    <w:rsid w:val="00151575"/>
    <w:rsid w:val="001524AF"/>
    <w:rsid w:val="001701AA"/>
    <w:rsid w:val="00176C39"/>
    <w:rsid w:val="0018068D"/>
    <w:rsid w:val="00183E91"/>
    <w:rsid w:val="00194A5C"/>
    <w:rsid w:val="001A42A8"/>
    <w:rsid w:val="001C036B"/>
    <w:rsid w:val="001C26CB"/>
    <w:rsid w:val="001C376C"/>
    <w:rsid w:val="001C4F26"/>
    <w:rsid w:val="001C77B4"/>
    <w:rsid w:val="001C7DA4"/>
    <w:rsid w:val="001E147E"/>
    <w:rsid w:val="001E1E8A"/>
    <w:rsid w:val="001F367D"/>
    <w:rsid w:val="001F5D15"/>
    <w:rsid w:val="00202386"/>
    <w:rsid w:val="002031B5"/>
    <w:rsid w:val="002046C5"/>
    <w:rsid w:val="00206780"/>
    <w:rsid w:val="002165E7"/>
    <w:rsid w:val="002210A8"/>
    <w:rsid w:val="002255A8"/>
    <w:rsid w:val="002377A2"/>
    <w:rsid w:val="00241393"/>
    <w:rsid w:val="00244D2C"/>
    <w:rsid w:val="002508E7"/>
    <w:rsid w:val="00267383"/>
    <w:rsid w:val="0027068B"/>
    <w:rsid w:val="00276AC0"/>
    <w:rsid w:val="00276E4E"/>
    <w:rsid w:val="00284B09"/>
    <w:rsid w:val="002B21A0"/>
    <w:rsid w:val="002B27BE"/>
    <w:rsid w:val="002B396F"/>
    <w:rsid w:val="002B560F"/>
    <w:rsid w:val="002C5BB7"/>
    <w:rsid w:val="003019C9"/>
    <w:rsid w:val="0031118B"/>
    <w:rsid w:val="00313F43"/>
    <w:rsid w:val="00316230"/>
    <w:rsid w:val="00317DBD"/>
    <w:rsid w:val="003435D8"/>
    <w:rsid w:val="00363B0E"/>
    <w:rsid w:val="003760BA"/>
    <w:rsid w:val="003B00C4"/>
    <w:rsid w:val="003B5B59"/>
    <w:rsid w:val="003C48FD"/>
    <w:rsid w:val="003C5B35"/>
    <w:rsid w:val="003D128C"/>
    <w:rsid w:val="003D3B0D"/>
    <w:rsid w:val="003D59ED"/>
    <w:rsid w:val="003D70C7"/>
    <w:rsid w:val="003F2BF4"/>
    <w:rsid w:val="003F720D"/>
    <w:rsid w:val="00420B81"/>
    <w:rsid w:val="00423914"/>
    <w:rsid w:val="00426D20"/>
    <w:rsid w:val="00431190"/>
    <w:rsid w:val="0044182F"/>
    <w:rsid w:val="0044780A"/>
    <w:rsid w:val="004563A0"/>
    <w:rsid w:val="0046154B"/>
    <w:rsid w:val="0047586F"/>
    <w:rsid w:val="0047726E"/>
    <w:rsid w:val="00492558"/>
    <w:rsid w:val="004A2DF0"/>
    <w:rsid w:val="004A3755"/>
    <w:rsid w:val="004C6231"/>
    <w:rsid w:val="004E3A3A"/>
    <w:rsid w:val="004F0BFB"/>
    <w:rsid w:val="00524986"/>
    <w:rsid w:val="0052718A"/>
    <w:rsid w:val="0053263B"/>
    <w:rsid w:val="00540B8B"/>
    <w:rsid w:val="00551A04"/>
    <w:rsid w:val="00565E51"/>
    <w:rsid w:val="00577FEA"/>
    <w:rsid w:val="005908E7"/>
    <w:rsid w:val="005A047B"/>
    <w:rsid w:val="005A0E80"/>
    <w:rsid w:val="005B546B"/>
    <w:rsid w:val="005D48D8"/>
    <w:rsid w:val="005D5659"/>
    <w:rsid w:val="005D7803"/>
    <w:rsid w:val="005E0A47"/>
    <w:rsid w:val="005E138B"/>
    <w:rsid w:val="005F4778"/>
    <w:rsid w:val="005F4E1D"/>
    <w:rsid w:val="0060587C"/>
    <w:rsid w:val="006224A0"/>
    <w:rsid w:val="00631CFB"/>
    <w:rsid w:val="00644204"/>
    <w:rsid w:val="00653D6F"/>
    <w:rsid w:val="006545D9"/>
    <w:rsid w:val="006639FC"/>
    <w:rsid w:val="0066665D"/>
    <w:rsid w:val="00671A94"/>
    <w:rsid w:val="00686123"/>
    <w:rsid w:val="00692C47"/>
    <w:rsid w:val="00692D3C"/>
    <w:rsid w:val="006A3B87"/>
    <w:rsid w:val="006A4851"/>
    <w:rsid w:val="006A6BF8"/>
    <w:rsid w:val="006B130C"/>
    <w:rsid w:val="006C3F17"/>
    <w:rsid w:val="006C7D3E"/>
    <w:rsid w:val="006D2346"/>
    <w:rsid w:val="006E1492"/>
    <w:rsid w:val="00703002"/>
    <w:rsid w:val="00710B65"/>
    <w:rsid w:val="00713867"/>
    <w:rsid w:val="00716158"/>
    <w:rsid w:val="00727EFA"/>
    <w:rsid w:val="007334B7"/>
    <w:rsid w:val="00737EF9"/>
    <w:rsid w:val="007539F1"/>
    <w:rsid w:val="00756FC5"/>
    <w:rsid w:val="0076011E"/>
    <w:rsid w:val="00766C61"/>
    <w:rsid w:val="00793C13"/>
    <w:rsid w:val="007A5D35"/>
    <w:rsid w:val="007B46C7"/>
    <w:rsid w:val="007D3A15"/>
    <w:rsid w:val="007D5724"/>
    <w:rsid w:val="007F2B7A"/>
    <w:rsid w:val="00801022"/>
    <w:rsid w:val="00802AA4"/>
    <w:rsid w:val="008666A7"/>
    <w:rsid w:val="00873F41"/>
    <w:rsid w:val="00880961"/>
    <w:rsid w:val="00880F55"/>
    <w:rsid w:val="00884D18"/>
    <w:rsid w:val="00887B14"/>
    <w:rsid w:val="008942B3"/>
    <w:rsid w:val="008A0A5B"/>
    <w:rsid w:val="008A123E"/>
    <w:rsid w:val="008B1806"/>
    <w:rsid w:val="008C1C4A"/>
    <w:rsid w:val="008C68AC"/>
    <w:rsid w:val="008D6B51"/>
    <w:rsid w:val="00901E1B"/>
    <w:rsid w:val="00915821"/>
    <w:rsid w:val="009176C0"/>
    <w:rsid w:val="00920B51"/>
    <w:rsid w:val="00921488"/>
    <w:rsid w:val="00925DA1"/>
    <w:rsid w:val="0093272A"/>
    <w:rsid w:val="0094133C"/>
    <w:rsid w:val="00956272"/>
    <w:rsid w:val="009661E3"/>
    <w:rsid w:val="00967465"/>
    <w:rsid w:val="009729A0"/>
    <w:rsid w:val="00976D45"/>
    <w:rsid w:val="00980C57"/>
    <w:rsid w:val="0098342A"/>
    <w:rsid w:val="00990611"/>
    <w:rsid w:val="00995916"/>
    <w:rsid w:val="009D7B67"/>
    <w:rsid w:val="009F37A4"/>
    <w:rsid w:val="00A10B49"/>
    <w:rsid w:val="00A21C82"/>
    <w:rsid w:val="00A23099"/>
    <w:rsid w:val="00A26790"/>
    <w:rsid w:val="00A2722E"/>
    <w:rsid w:val="00A614A5"/>
    <w:rsid w:val="00A657F7"/>
    <w:rsid w:val="00A8146B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D7F61"/>
    <w:rsid w:val="00AE157D"/>
    <w:rsid w:val="00AE407C"/>
    <w:rsid w:val="00AF535D"/>
    <w:rsid w:val="00AF6992"/>
    <w:rsid w:val="00B00CDA"/>
    <w:rsid w:val="00B16AC6"/>
    <w:rsid w:val="00B31093"/>
    <w:rsid w:val="00B5381F"/>
    <w:rsid w:val="00B5406E"/>
    <w:rsid w:val="00B73A7C"/>
    <w:rsid w:val="00B83886"/>
    <w:rsid w:val="00B86963"/>
    <w:rsid w:val="00B93022"/>
    <w:rsid w:val="00BB5075"/>
    <w:rsid w:val="00BF0880"/>
    <w:rsid w:val="00BF100D"/>
    <w:rsid w:val="00C015B8"/>
    <w:rsid w:val="00C028A2"/>
    <w:rsid w:val="00C120A7"/>
    <w:rsid w:val="00C15C22"/>
    <w:rsid w:val="00C205B1"/>
    <w:rsid w:val="00C23243"/>
    <w:rsid w:val="00C34E8E"/>
    <w:rsid w:val="00C53F3E"/>
    <w:rsid w:val="00C82116"/>
    <w:rsid w:val="00C95B13"/>
    <w:rsid w:val="00C97548"/>
    <w:rsid w:val="00C97592"/>
    <w:rsid w:val="00CA195E"/>
    <w:rsid w:val="00CA21E5"/>
    <w:rsid w:val="00CA5AE9"/>
    <w:rsid w:val="00CA76AE"/>
    <w:rsid w:val="00CC0479"/>
    <w:rsid w:val="00CD75CC"/>
    <w:rsid w:val="00CE6323"/>
    <w:rsid w:val="00D03251"/>
    <w:rsid w:val="00D077FC"/>
    <w:rsid w:val="00D14822"/>
    <w:rsid w:val="00D21AF2"/>
    <w:rsid w:val="00D2480D"/>
    <w:rsid w:val="00D4638B"/>
    <w:rsid w:val="00D5468D"/>
    <w:rsid w:val="00D819C7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E0657D"/>
    <w:rsid w:val="00E3709D"/>
    <w:rsid w:val="00E416F0"/>
    <w:rsid w:val="00E53C3B"/>
    <w:rsid w:val="00E61AA5"/>
    <w:rsid w:val="00E6417B"/>
    <w:rsid w:val="00E64DF1"/>
    <w:rsid w:val="00E71DA6"/>
    <w:rsid w:val="00E75F66"/>
    <w:rsid w:val="00E86034"/>
    <w:rsid w:val="00E875D9"/>
    <w:rsid w:val="00E911A0"/>
    <w:rsid w:val="00E950DC"/>
    <w:rsid w:val="00E95B73"/>
    <w:rsid w:val="00E960C3"/>
    <w:rsid w:val="00EA67C5"/>
    <w:rsid w:val="00EB71A4"/>
    <w:rsid w:val="00ED1A5B"/>
    <w:rsid w:val="00ED2774"/>
    <w:rsid w:val="00ED2CBE"/>
    <w:rsid w:val="00ED5694"/>
    <w:rsid w:val="00EE238A"/>
    <w:rsid w:val="00EE7CB3"/>
    <w:rsid w:val="00F04FF7"/>
    <w:rsid w:val="00F161BE"/>
    <w:rsid w:val="00F2355B"/>
    <w:rsid w:val="00F31F51"/>
    <w:rsid w:val="00F42DAA"/>
    <w:rsid w:val="00F47696"/>
    <w:rsid w:val="00F502CC"/>
    <w:rsid w:val="00F54EE9"/>
    <w:rsid w:val="00F63409"/>
    <w:rsid w:val="00F97764"/>
    <w:rsid w:val="00FA5665"/>
    <w:rsid w:val="00FF4577"/>
    <w:rsid w:val="087B14CE"/>
    <w:rsid w:val="245D9B64"/>
    <w:rsid w:val="50266187"/>
    <w:rsid w:val="6B0BCD8B"/>
    <w:rsid w:val="6E793C9D"/>
    <w:rsid w:val="71851D06"/>
    <w:rsid w:val="72A50679"/>
    <w:rsid w:val="7949B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FF0CA4"/>
  <w15:docId w15:val="{6639FD65-E35D-4FEE-89BC-17385199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7"/>
        <w:szCs w:val="17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492"/>
    <w:pPr>
      <w:spacing w:after="240" w:line="252" w:lineRule="auto"/>
    </w:pPr>
    <w:rPr>
      <w:rFonts w:ascii="Aptos" w:hAnsi="Aptos"/>
      <w:sz w:val="22"/>
      <w:szCs w:val="24"/>
      <w:lang w:val="nb-NO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</w:rPr>
  </w:style>
  <w:style w:type="paragraph" w:styleId="Overskrift4">
    <w:name w:val="heading 4"/>
    <w:basedOn w:val="Normal"/>
    <w:next w:val="Normal"/>
    <w:link w:val="Overskrift4Tegn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o">
    <w:name w:val="Date"/>
    <w:basedOn w:val="Normal"/>
    <w:next w:val="Normal"/>
    <w:link w:val="DatoTegn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Punktliste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Punktliste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Punktliste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eavsnitt">
    <w:name w:val="List Paragraph"/>
    <w:basedOn w:val="Normal"/>
    <w:uiPriority w:val="34"/>
    <w:semiHidden/>
    <w:qFormat/>
    <w:rsid w:val="00C23243"/>
    <w:pPr>
      <w:ind w:left="720"/>
      <w:contextualSpacing/>
    </w:pPr>
  </w:style>
  <w:style w:type="paragraph" w:styleId="Nummerertliste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Nummerertliste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Nummerertliste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Topptekst">
    <w:name w:val="header"/>
    <w:basedOn w:val="Ingenmellomrom"/>
    <w:link w:val="TopptekstTegn"/>
    <w:uiPriority w:val="11"/>
    <w:rsid w:val="00EB71A4"/>
  </w:style>
  <w:style w:type="character" w:customStyle="1" w:styleId="TopptekstTegn">
    <w:name w:val="Topptekst Tegn"/>
    <w:basedOn w:val="Standardskriftforavsnitt"/>
    <w:link w:val="Topptekst"/>
    <w:uiPriority w:val="11"/>
    <w:rsid w:val="00EB71A4"/>
  </w:style>
  <w:style w:type="paragraph" w:styleId="Bunntekst">
    <w:name w:val="footer"/>
    <w:basedOn w:val="Normal"/>
    <w:link w:val="BunntekstTegn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3435D8"/>
    <w:rPr>
      <w:rFonts w:asciiTheme="majorHAnsi" w:hAnsiTheme="majorHAnsi"/>
      <w:sz w:val="13"/>
    </w:rPr>
  </w:style>
  <w:style w:type="character" w:customStyle="1" w:styleId="DatoTegn">
    <w:name w:val="Dato Tegn"/>
    <w:basedOn w:val="Standardskriftforavsnitt"/>
    <w:link w:val="Dato"/>
    <w:uiPriority w:val="99"/>
    <w:rsid w:val="00244D2C"/>
    <w:rPr>
      <w:rFonts w:asciiTheme="majorHAnsi" w:hAnsiTheme="majorHAnsi"/>
      <w:sz w:val="12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F161BE"/>
    <w:pPr>
      <w:spacing w:before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idetall">
    <w:name w:val="page number"/>
    <w:basedOn w:val="Standardskriftforavsnit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Overskrift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Overskrift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Overskrift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INNH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INNH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INNH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skriftforavsnitt"/>
    <w:uiPriority w:val="99"/>
    <w:semiHidden/>
    <w:rsid w:val="00920B51"/>
    <w:rPr>
      <w:caps/>
    </w:rPr>
  </w:style>
  <w:style w:type="paragraph" w:styleId="Ingenmellomrom">
    <w:name w:val="No Spacing"/>
    <w:qFormat/>
    <w:rsid w:val="00244D2C"/>
    <w:pPr>
      <w:spacing w:after="0"/>
    </w:pPr>
  </w:style>
  <w:style w:type="paragraph" w:styleId="Konvoluttadresse">
    <w:name w:val="envelope address"/>
    <w:basedOn w:val="Normal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kobling">
    <w:name w:val="Hyperlink"/>
    <w:basedOn w:val="Standardskriftforavsnitt"/>
    <w:uiPriority w:val="99"/>
    <w:semiHidden/>
    <w:rsid w:val="008942B3"/>
    <w:rPr>
      <w:color w:val="7E7E7E" w:themeColor="hyperlink"/>
      <w:u w:val="single"/>
    </w:rPr>
  </w:style>
  <w:style w:type="paragraph" w:customStyle="1" w:styleId="Title4">
    <w:name w:val="Title 4"/>
    <w:basedOn w:val="Overskrift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INNH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INNH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INNH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INNH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INNH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INNH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ssholdertekst">
    <w:name w:val="Placeholder Text"/>
    <w:basedOn w:val="Standardskriftforavsnit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Overskrift1Tegn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Overskrift2Tegn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Overskrift3Tegn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Vanligtabel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Vanligtabell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Ingenmellomrom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Bildetekst">
    <w:name w:val="caption"/>
    <w:basedOn w:val="Normal"/>
    <w:next w:val="Normal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95B13"/>
    <w:rPr>
      <w:sz w:val="14"/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Vanligtabel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tel">
    <w:name w:val="Title"/>
    <w:basedOn w:val="Normal"/>
    <w:next w:val="Normal"/>
    <w:link w:val="TittelTegn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paragraph" w:customStyle="1" w:styleId="IngenmellomromNormal">
    <w:name w:val="Ingen mellomrom Normal"/>
    <w:basedOn w:val="Normal"/>
    <w:next w:val="Normal"/>
    <w:qFormat/>
    <w:rsid w:val="006E1492"/>
    <w:pPr>
      <w:spacing w:after="0"/>
    </w:pPr>
  </w:style>
  <w:style w:type="character" w:customStyle="1" w:styleId="Kursiv">
    <w:name w:val="Kursiv"/>
    <w:uiPriority w:val="1"/>
    <w:qFormat/>
    <w:rsid w:val="006E1492"/>
    <w:rPr>
      <w:i/>
      <w:noProof w:val="0"/>
      <w:lang w:val="nb-NO"/>
    </w:rPr>
  </w:style>
  <w:style w:type="paragraph" w:customStyle="1" w:styleId="Tittellinje">
    <w:name w:val="Tittellinje"/>
    <w:basedOn w:val="Overskrift1"/>
    <w:link w:val="TittellinjeTegn"/>
    <w:uiPriority w:val="2"/>
    <w:qFormat/>
    <w:rsid w:val="006E1492"/>
    <w:pPr>
      <w:numPr>
        <w:numId w:val="0"/>
      </w:numPr>
      <w:spacing w:before="1200" w:after="0" w:line="252" w:lineRule="auto"/>
    </w:pPr>
    <w:rPr>
      <w:rFonts w:ascii="Aptos SemiBold" w:hAnsi="Aptos SemiBold" w:cstheme="minorHAnsi"/>
      <w:bCs/>
      <w:color w:val="000000" w:themeColor="text1"/>
      <w:sz w:val="32"/>
      <w:szCs w:val="28"/>
    </w:rPr>
  </w:style>
  <w:style w:type="character" w:customStyle="1" w:styleId="TittellinjeTegn">
    <w:name w:val="Tittellinje Tegn"/>
    <w:basedOn w:val="Overskrift1Tegn"/>
    <w:link w:val="Tittellinje"/>
    <w:uiPriority w:val="2"/>
    <w:rsid w:val="006E1492"/>
    <w:rPr>
      <w:rFonts w:ascii="Aptos SemiBold" w:eastAsiaTheme="majorEastAsia" w:hAnsi="Aptos SemiBold" w:cstheme="minorHAnsi"/>
      <w:bCs/>
      <w:color w:val="000000" w:themeColor="text1"/>
      <w:sz w:val="32"/>
      <w:szCs w:val="28"/>
      <w:lang w:val="nb-NO"/>
    </w:rPr>
  </w:style>
  <w:style w:type="paragraph" w:customStyle="1" w:styleId="Tekst">
    <w:name w:val="Tekst"/>
    <w:basedOn w:val="Brdtekst"/>
    <w:rsid w:val="006E1492"/>
    <w:pPr>
      <w:keepLines/>
      <w:widowControl w:val="0"/>
      <w:spacing w:line="240" w:lineRule="atLeast"/>
    </w:pPr>
    <w:rPr>
      <w:rFonts w:asciiTheme="minorHAnsi" w:eastAsia="Times New Roman" w:hAnsiTheme="minorHAnsi" w:cs="Times New Roman"/>
      <w:szCs w:val="22"/>
      <w:lang w:val="en-GB"/>
    </w:rPr>
  </w:style>
  <w:style w:type="table" w:styleId="Rutenettabelllys">
    <w:name w:val="Grid Table Light"/>
    <w:basedOn w:val="Vanligtabell"/>
    <w:uiPriority w:val="40"/>
    <w:rsid w:val="006E1492"/>
    <w:pPr>
      <w:spacing w:after="0" w:line="240" w:lineRule="auto"/>
    </w:pPr>
    <w:rPr>
      <w:rFonts w:eastAsiaTheme="minorEastAsia"/>
      <w:sz w:val="22"/>
      <w:szCs w:val="22"/>
      <w:lang w:val="nb-N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rdtekst">
    <w:name w:val="Body Text"/>
    <w:basedOn w:val="Normal"/>
    <w:link w:val="BrdtekstTegn"/>
    <w:uiPriority w:val="6"/>
    <w:semiHidden/>
    <w:unhideWhenUsed/>
    <w:qFormat/>
    <w:rsid w:val="006E149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6"/>
    <w:semiHidden/>
    <w:rsid w:val="006E1492"/>
    <w:rPr>
      <w:rFonts w:ascii="Aptos" w:hAnsi="Aptos"/>
      <w:sz w:val="22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yb354\appdata\roaming\microsoft\templates\Norway\AFRY_Word_mal_blank_NO.dotx" TargetMode="External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A4C83-F811-4BDE-96B6-EE245E1B6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3855C-CFD5-4115-9AF9-6647229F79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53AB5E-377A-4CA7-99DE-3760A614361B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a4e4c3ca-5b43-407e-ad4c-02f20863448f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ADF1763-4AAF-42DA-98A8-4681A9B503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AFRY_Word_mal_blank_NO.dotx</Template>
  <TotalTime>0</TotalTime>
  <Pages>2</Pages>
  <Words>204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Leena Thorsrud</dc:creator>
  <cp:keywords/>
  <dc:description/>
  <cp:lastModifiedBy>Gunda Djupvik</cp:lastModifiedBy>
  <cp:revision>4</cp:revision>
  <cp:lastPrinted>2014-09-17T16:01:00Z</cp:lastPrinted>
  <dcterms:created xsi:type="dcterms:W3CDTF">2026-05-21T08:20:00Z</dcterms:created>
  <dcterms:modified xsi:type="dcterms:W3CDTF">2026-05-21T08:27:00Z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Order">
    <vt:r8>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